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6" w:type="dxa"/>
        <w:tblLook w:val="04A0" w:firstRow="1" w:lastRow="0" w:firstColumn="1" w:lastColumn="0" w:noHBand="0" w:noVBand="1"/>
      </w:tblPr>
      <w:tblGrid>
        <w:gridCol w:w="4469"/>
        <w:gridCol w:w="1601"/>
        <w:gridCol w:w="4136"/>
      </w:tblGrid>
      <w:tr w:rsidR="000B218D" w:rsidRPr="00922F72" w:rsidTr="00B71802">
        <w:trPr>
          <w:trHeight w:val="1417"/>
        </w:trPr>
        <w:tc>
          <w:tcPr>
            <w:tcW w:w="4253" w:type="dxa"/>
            <w:shd w:val="clear" w:color="auto" w:fill="auto"/>
          </w:tcPr>
          <w:p w:rsidR="000B218D" w:rsidRPr="000B218D" w:rsidRDefault="00557D6D" w:rsidP="000B218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Министерство</w:t>
            </w:r>
            <w:r w:rsidR="000B218D" w:rsidRPr="000B218D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proofErr w:type="spellEnd"/>
          </w:p>
          <w:p w:rsidR="000B218D" w:rsidRPr="000B218D" w:rsidRDefault="000B218D" w:rsidP="000B218D">
            <w:pPr>
              <w:rPr>
                <w:rFonts w:ascii="Times New Roman" w:hAnsi="Times New Roman"/>
                <w:sz w:val="20"/>
                <w:szCs w:val="20"/>
              </w:rPr>
            </w:pPr>
            <w:r w:rsidRPr="000B218D">
              <w:rPr>
                <w:rFonts w:ascii="Times New Roman" w:hAnsi="Times New Roman"/>
                <w:sz w:val="20"/>
                <w:szCs w:val="20"/>
              </w:rPr>
              <w:t>Вологодской области</w:t>
            </w:r>
          </w:p>
          <w:p w:rsidR="000B218D" w:rsidRPr="00E57984" w:rsidRDefault="000B218D" w:rsidP="000B218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57984">
              <w:rPr>
                <w:rFonts w:ascii="Times New Roman" w:hAnsi="Times New Roman"/>
                <w:b/>
                <w:sz w:val="20"/>
                <w:szCs w:val="20"/>
              </w:rPr>
              <w:t>Автономное учреждение Вологодской области «Центр опережающей профессиональной подготовки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57984">
              <w:rPr>
                <w:rFonts w:ascii="Times New Roman" w:hAnsi="Times New Roman"/>
                <w:b/>
                <w:sz w:val="20"/>
                <w:szCs w:val="20"/>
              </w:rPr>
              <w:t>Вологодской области»</w:t>
            </w:r>
          </w:p>
          <w:p w:rsidR="000B218D" w:rsidRPr="00E57984" w:rsidRDefault="000B218D" w:rsidP="000B218D">
            <w:pPr>
              <w:rPr>
                <w:rFonts w:ascii="Times New Roman" w:hAnsi="Times New Roman"/>
                <w:sz w:val="24"/>
                <w:szCs w:val="24"/>
              </w:rPr>
            </w:pPr>
            <w:r w:rsidRPr="00E57984">
              <w:rPr>
                <w:rFonts w:ascii="Times New Roman" w:hAnsi="Times New Roman"/>
                <w:sz w:val="20"/>
                <w:szCs w:val="20"/>
              </w:rPr>
              <w:t>(АУ ВО «ЦОПП Вологодской области»)</w:t>
            </w:r>
          </w:p>
        </w:tc>
        <w:tc>
          <w:tcPr>
            <w:tcW w:w="1701" w:type="dxa"/>
            <w:shd w:val="clear" w:color="auto" w:fill="auto"/>
          </w:tcPr>
          <w:p w:rsidR="000B218D" w:rsidRPr="00922F72" w:rsidRDefault="000B218D" w:rsidP="000B21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shd w:val="clear" w:color="auto" w:fill="auto"/>
          </w:tcPr>
          <w:p w:rsidR="004A5683" w:rsidRPr="00557D6D" w:rsidRDefault="004A5683" w:rsidP="004A5683">
            <w:pPr>
              <w:jc w:val="left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557D6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Руководителям органов МСУ муниципальных районов, городских</w:t>
            </w:r>
            <w:r w:rsidR="00557D6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br/>
            </w:r>
            <w:r w:rsidRPr="00557D6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 муниципальных округов области, осуществляющих управление в сфере образовани</w:t>
            </w:r>
            <w:r w:rsidR="00557D6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я</w:t>
            </w:r>
          </w:p>
          <w:p w:rsidR="004A5683" w:rsidRPr="00557D6D" w:rsidRDefault="004A5683" w:rsidP="004A5683">
            <w:pPr>
              <w:jc w:val="left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2D7F45" w:rsidRPr="00557D6D" w:rsidRDefault="002D7F45" w:rsidP="002D7F45">
            <w:pPr>
              <w:ind w:left="2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57D6D">
              <w:rPr>
                <w:rFonts w:ascii="Times New Roman" w:hAnsi="Times New Roman"/>
                <w:sz w:val="24"/>
                <w:szCs w:val="24"/>
              </w:rPr>
              <w:t xml:space="preserve">Руководителям общеобразовательных организаций, подведомственных </w:t>
            </w:r>
            <w:r w:rsidR="00557D6D" w:rsidRPr="00557D6D">
              <w:rPr>
                <w:rFonts w:ascii="Times New Roman" w:hAnsi="Times New Roman"/>
                <w:sz w:val="24"/>
                <w:szCs w:val="24"/>
              </w:rPr>
              <w:t>Министерству</w:t>
            </w:r>
            <w:r w:rsidRPr="00557D6D">
              <w:rPr>
                <w:rFonts w:ascii="Times New Roman" w:hAnsi="Times New Roman"/>
                <w:sz w:val="24"/>
                <w:szCs w:val="24"/>
              </w:rPr>
              <w:t xml:space="preserve"> образования области</w:t>
            </w:r>
          </w:p>
          <w:p w:rsidR="004A5683" w:rsidRPr="00557D6D" w:rsidRDefault="004A5683" w:rsidP="004A5683">
            <w:pPr>
              <w:ind w:left="29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B218D" w:rsidRPr="00557D6D" w:rsidRDefault="004A5683" w:rsidP="004C28A2">
            <w:pPr>
              <w:ind w:left="29"/>
              <w:jc w:val="left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557D6D">
              <w:rPr>
                <w:rFonts w:ascii="Times New Roman" w:hAnsi="Times New Roman"/>
                <w:sz w:val="24"/>
                <w:szCs w:val="24"/>
              </w:rPr>
              <w:t>Муниципальным координаторам проекта</w:t>
            </w:r>
            <w:r w:rsidR="004C28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7D6D">
              <w:rPr>
                <w:rFonts w:ascii="Times New Roman" w:hAnsi="Times New Roman"/>
                <w:sz w:val="24"/>
                <w:szCs w:val="24"/>
              </w:rPr>
              <w:t>«Профориентация»</w:t>
            </w:r>
          </w:p>
        </w:tc>
      </w:tr>
      <w:tr w:rsidR="000B218D" w:rsidRPr="00922F72" w:rsidTr="00B71802">
        <w:trPr>
          <w:trHeight w:val="2584"/>
        </w:trPr>
        <w:tc>
          <w:tcPr>
            <w:tcW w:w="4253" w:type="dxa"/>
            <w:shd w:val="clear" w:color="auto" w:fill="auto"/>
          </w:tcPr>
          <w:p w:rsidR="000B218D" w:rsidRDefault="000B218D" w:rsidP="000B218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B218D" w:rsidRPr="00F73F6F" w:rsidRDefault="000B218D" w:rsidP="000B218D">
            <w:pPr>
              <w:rPr>
                <w:rFonts w:ascii="Times New Roman" w:hAnsi="Times New Roman"/>
                <w:sz w:val="20"/>
                <w:szCs w:val="20"/>
              </w:rPr>
            </w:pPr>
            <w:r w:rsidRPr="00F73F6F">
              <w:rPr>
                <w:rFonts w:ascii="Times New Roman" w:hAnsi="Times New Roman"/>
                <w:sz w:val="20"/>
                <w:szCs w:val="20"/>
              </w:rPr>
              <w:t xml:space="preserve">Тендрякова </w:t>
            </w:r>
            <w:proofErr w:type="spellStart"/>
            <w:r w:rsidRPr="00F73F6F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r w:rsidRPr="00F73F6F">
              <w:rPr>
                <w:rFonts w:ascii="Times New Roman" w:hAnsi="Times New Roman"/>
                <w:sz w:val="20"/>
                <w:szCs w:val="20"/>
              </w:rPr>
              <w:t>, д. 25А, г. Вологда,</w:t>
            </w:r>
          </w:p>
          <w:p w:rsidR="000B218D" w:rsidRPr="00F73F6F" w:rsidRDefault="000B218D" w:rsidP="000B218D">
            <w:pPr>
              <w:rPr>
                <w:rFonts w:ascii="Times New Roman" w:hAnsi="Times New Roman"/>
                <w:sz w:val="20"/>
                <w:szCs w:val="20"/>
              </w:rPr>
            </w:pPr>
            <w:r w:rsidRPr="00F73F6F">
              <w:rPr>
                <w:rFonts w:ascii="Times New Roman" w:hAnsi="Times New Roman"/>
                <w:sz w:val="20"/>
                <w:szCs w:val="20"/>
              </w:rPr>
              <w:t>Вологодская область, 160002</w:t>
            </w:r>
          </w:p>
          <w:p w:rsidR="000B218D" w:rsidRPr="00EE2491" w:rsidRDefault="000B218D" w:rsidP="000B218D">
            <w:pPr>
              <w:rPr>
                <w:rFonts w:ascii="Times New Roman" w:hAnsi="Times New Roman"/>
                <w:sz w:val="20"/>
                <w:szCs w:val="20"/>
              </w:rPr>
            </w:pPr>
            <w:r w:rsidRPr="00F73F6F">
              <w:rPr>
                <w:rFonts w:ascii="Times New Roman" w:hAnsi="Times New Roman"/>
                <w:sz w:val="20"/>
                <w:szCs w:val="20"/>
              </w:rPr>
              <w:t>Тел</w:t>
            </w:r>
            <w:r w:rsidRPr="00EE2491">
              <w:rPr>
                <w:rFonts w:ascii="Times New Roman" w:hAnsi="Times New Roman"/>
                <w:sz w:val="20"/>
                <w:szCs w:val="20"/>
              </w:rPr>
              <w:t>.: (8172) 23 99 29</w:t>
            </w:r>
          </w:p>
          <w:p w:rsidR="000B218D" w:rsidRPr="00EE2491" w:rsidRDefault="000B218D" w:rsidP="000B218D">
            <w:pPr>
              <w:rPr>
                <w:rStyle w:val="a4"/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F73F6F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EE2491">
              <w:rPr>
                <w:rFonts w:ascii="Times New Roman" w:hAnsi="Times New Roman"/>
                <w:sz w:val="20"/>
                <w:szCs w:val="20"/>
              </w:rPr>
              <w:t>-</w:t>
            </w:r>
            <w:r w:rsidRPr="00F73F6F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EE2491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hyperlink r:id="rId8" w:history="1">
              <w:r w:rsidRPr="00F73F6F">
                <w:rPr>
                  <w:rStyle w:val="a4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info</w:t>
              </w:r>
              <w:r w:rsidRPr="00EE2491">
                <w:rPr>
                  <w:rStyle w:val="a4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@</w:t>
              </w:r>
              <w:proofErr w:type="spellStart"/>
              <w:r w:rsidRPr="00F73F6F">
                <w:rPr>
                  <w:rStyle w:val="a4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copp</w:t>
              </w:r>
              <w:proofErr w:type="spellEnd"/>
              <w:r w:rsidRPr="00EE2491">
                <w:rPr>
                  <w:rStyle w:val="a4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35.</w:t>
              </w:r>
              <w:r w:rsidRPr="00F73F6F">
                <w:rPr>
                  <w:rStyle w:val="a4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ru</w:t>
              </w:r>
            </w:hyperlink>
          </w:p>
          <w:tbl>
            <w:tblPr>
              <w:tblStyle w:val="a3"/>
              <w:tblW w:w="42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51"/>
              <w:gridCol w:w="1276"/>
              <w:gridCol w:w="479"/>
              <w:gridCol w:w="1647"/>
            </w:tblGrid>
            <w:tr w:rsidR="000B218D" w:rsidRPr="007B0FBC" w:rsidTr="000D4BD1">
              <w:tc>
                <w:tcPr>
                  <w:tcW w:w="2127" w:type="dxa"/>
                  <w:gridSpan w:val="2"/>
                  <w:tcBorders>
                    <w:bottom w:val="single" w:sz="4" w:space="0" w:color="auto"/>
                  </w:tcBorders>
                </w:tcPr>
                <w:p w:rsidR="000B218D" w:rsidRPr="00EE2491" w:rsidRDefault="000B218D" w:rsidP="000B218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B218D" w:rsidRPr="00EE2491" w:rsidRDefault="000B218D" w:rsidP="000B218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</w:tcPr>
                <w:p w:rsidR="000B218D" w:rsidRPr="00495458" w:rsidRDefault="000B218D" w:rsidP="000B218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B218D" w:rsidRPr="00F73F6F" w:rsidRDefault="000B218D" w:rsidP="000B218D">
                  <w:pPr>
                    <w:ind w:left="-18" w:right="-5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73F6F">
                    <w:rPr>
                      <w:rFonts w:ascii="Times New Roman" w:hAnsi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647" w:type="dxa"/>
                  <w:tcBorders>
                    <w:bottom w:val="single" w:sz="4" w:space="0" w:color="auto"/>
                  </w:tcBorders>
                </w:tcPr>
                <w:p w:rsidR="000B218D" w:rsidRDefault="000B218D" w:rsidP="000B218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B218D" w:rsidRPr="00024E87" w:rsidRDefault="000B218D" w:rsidP="000B218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B218D" w:rsidRPr="007B0FBC" w:rsidTr="000D4BD1">
              <w:tc>
                <w:tcPr>
                  <w:tcW w:w="851" w:type="dxa"/>
                </w:tcPr>
                <w:p w:rsidR="000B218D" w:rsidRPr="007B0FBC" w:rsidRDefault="000B218D" w:rsidP="000B218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B218D" w:rsidRPr="00F73F6F" w:rsidRDefault="000B218D" w:rsidP="000B218D">
                  <w:pPr>
                    <w:ind w:left="-105" w:right="-15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73F6F">
                    <w:rPr>
                      <w:rFonts w:ascii="Times New Roman" w:hAnsi="Times New Roman"/>
                      <w:sz w:val="28"/>
                      <w:szCs w:val="28"/>
                    </w:rPr>
                    <w:t>На №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0B218D" w:rsidRPr="007B0FBC" w:rsidRDefault="000B218D" w:rsidP="000B218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B218D" w:rsidRPr="00027F4A" w:rsidRDefault="000B218D" w:rsidP="000B218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</w:tcPr>
                <w:p w:rsidR="000B218D" w:rsidRPr="00B277A8" w:rsidRDefault="000B218D" w:rsidP="000B218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B218D" w:rsidRPr="00F73F6F" w:rsidRDefault="000B218D" w:rsidP="000B218D">
                  <w:pPr>
                    <w:rPr>
                      <w:rFonts w:ascii="Times New Roman" w:hAnsi="Times New Roman"/>
                      <w:sz w:val="28"/>
                      <w:szCs w:val="24"/>
                    </w:rPr>
                  </w:pPr>
                  <w:r w:rsidRPr="00F73F6F">
                    <w:rPr>
                      <w:rFonts w:ascii="Times New Roman" w:hAnsi="Times New Roman"/>
                      <w:sz w:val="28"/>
                      <w:szCs w:val="24"/>
                    </w:rPr>
                    <w:t>от</w:t>
                  </w:r>
                </w:p>
              </w:tc>
              <w:tc>
                <w:tcPr>
                  <w:tcW w:w="1647" w:type="dxa"/>
                  <w:tcBorders>
                    <w:bottom w:val="single" w:sz="4" w:space="0" w:color="auto"/>
                  </w:tcBorders>
                </w:tcPr>
                <w:p w:rsidR="000B218D" w:rsidRPr="007B0FBC" w:rsidRDefault="000B218D" w:rsidP="000B218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B218D" w:rsidRPr="00027F4A" w:rsidRDefault="000B218D" w:rsidP="000B218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0B218D" w:rsidRPr="00F73F6F" w:rsidRDefault="000B218D" w:rsidP="000B218D">
            <w:pPr>
              <w:jc w:val="left"/>
              <w:rPr>
                <w:rFonts w:ascii="Times New Roman" w:hAnsi="Times New Roman"/>
                <w:sz w:val="28"/>
                <w:szCs w:val="24"/>
              </w:rPr>
            </w:pPr>
          </w:p>
          <w:p w:rsidR="000B218D" w:rsidRPr="000B218D" w:rsidRDefault="0049007B" w:rsidP="00B77AAF">
            <w:pPr>
              <w:tabs>
                <w:tab w:val="left" w:pos="1995"/>
              </w:tabs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77AAF">
              <w:rPr>
                <w:rFonts w:ascii="Times New Roman" w:hAnsi="Times New Roman"/>
                <w:sz w:val="28"/>
                <w:szCs w:val="28"/>
              </w:rPr>
              <w:t xml:space="preserve">б участии в </w:t>
            </w:r>
            <w:r w:rsidR="004C28A2">
              <w:rPr>
                <w:rFonts w:ascii="Times New Roman" w:hAnsi="Times New Roman"/>
                <w:sz w:val="28"/>
                <w:szCs w:val="28"/>
              </w:rPr>
              <w:t>Ч</w:t>
            </w:r>
            <w:r w:rsidR="00B77AAF">
              <w:rPr>
                <w:rFonts w:ascii="Times New Roman" w:hAnsi="Times New Roman"/>
                <w:sz w:val="28"/>
                <w:szCs w:val="28"/>
              </w:rPr>
              <w:t xml:space="preserve">емпионате </w:t>
            </w:r>
            <w:r w:rsidR="004C28A2">
              <w:rPr>
                <w:rFonts w:ascii="Times New Roman" w:hAnsi="Times New Roman"/>
                <w:sz w:val="28"/>
                <w:szCs w:val="28"/>
              </w:rPr>
              <w:t>«</w:t>
            </w:r>
            <w:r w:rsidR="00B77AAF">
              <w:rPr>
                <w:rFonts w:ascii="Times New Roman" w:hAnsi="Times New Roman"/>
                <w:sz w:val="28"/>
                <w:szCs w:val="28"/>
              </w:rPr>
              <w:t>Профессионалы</w:t>
            </w:r>
            <w:r w:rsidR="004C28A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0B218D" w:rsidRPr="00922F72" w:rsidRDefault="000B218D" w:rsidP="000B21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:rsidR="000B218D" w:rsidRPr="00922F72" w:rsidRDefault="000B218D" w:rsidP="000B218D">
            <w:pPr>
              <w:ind w:left="29"/>
              <w:jc w:val="left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0B3FB3" w:rsidRDefault="000B3FB3" w:rsidP="001663B0">
      <w:pPr>
        <w:rPr>
          <w:rFonts w:ascii="Times New Roman" w:hAnsi="Times New Roman"/>
          <w:sz w:val="28"/>
          <w:szCs w:val="28"/>
        </w:rPr>
      </w:pPr>
    </w:p>
    <w:p w:rsidR="00A64274" w:rsidRDefault="00A64274" w:rsidP="00557D6D">
      <w:pPr>
        <w:spacing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Уважаемые </w:t>
      </w:r>
      <w:r w:rsidR="004A5683">
        <w:rPr>
          <w:rFonts w:ascii="Times New Roman" w:hAnsi="Times New Roman"/>
          <w:sz w:val="28"/>
          <w:szCs w:val="28"/>
        </w:rPr>
        <w:t>руководители</w:t>
      </w:r>
      <w:r>
        <w:rPr>
          <w:rFonts w:ascii="Times New Roman" w:hAnsi="Times New Roman"/>
          <w:sz w:val="28"/>
          <w:szCs w:val="28"/>
        </w:rPr>
        <w:t>!</w:t>
      </w:r>
    </w:p>
    <w:p w:rsidR="00B77AAF" w:rsidRDefault="00B77AAF" w:rsidP="00557D6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Информируем, что </w:t>
      </w:r>
      <w:r w:rsidRPr="006A5D4C">
        <w:rPr>
          <w:rFonts w:ascii="Times New Roman" w:hAnsi="Times New Roman"/>
          <w:b/>
          <w:sz w:val="28"/>
          <w:szCs w:val="28"/>
        </w:rPr>
        <w:t>2</w:t>
      </w:r>
      <w:r w:rsidR="00F63F21" w:rsidRPr="006A5D4C">
        <w:rPr>
          <w:rFonts w:ascii="Times New Roman" w:hAnsi="Times New Roman"/>
          <w:b/>
          <w:sz w:val="28"/>
          <w:szCs w:val="28"/>
        </w:rPr>
        <w:t>6-28</w:t>
      </w:r>
      <w:r w:rsidRPr="006A5D4C">
        <w:rPr>
          <w:rFonts w:ascii="Times New Roman" w:hAnsi="Times New Roman"/>
          <w:b/>
          <w:sz w:val="28"/>
          <w:szCs w:val="28"/>
        </w:rPr>
        <w:t xml:space="preserve"> февраля 2025 года</w:t>
      </w:r>
      <w:r>
        <w:rPr>
          <w:rFonts w:ascii="Times New Roman" w:hAnsi="Times New Roman"/>
          <w:sz w:val="28"/>
          <w:szCs w:val="28"/>
        </w:rPr>
        <w:t xml:space="preserve"> в Вологодской области в рамках Регионального Чемпионата «Профессионалы» Вологодской области для обучающихся общеобразовательных школ 6-11 классов будут проведены профориентационные мероприятия согласно Программ</w:t>
      </w:r>
      <w:r w:rsidR="00557D6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(Приложение 1)</w:t>
      </w:r>
      <w:r w:rsidR="00557D6D">
        <w:rPr>
          <w:rFonts w:ascii="Times New Roman" w:hAnsi="Times New Roman"/>
          <w:sz w:val="28"/>
          <w:szCs w:val="28"/>
        </w:rPr>
        <w:t>.</w:t>
      </w:r>
    </w:p>
    <w:p w:rsidR="00F63F21" w:rsidRPr="00F818D4" w:rsidRDefault="00F63F21" w:rsidP="00557D6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12"/>
        </w:rPr>
        <w:t xml:space="preserve">Целью Чемпионата является </w:t>
      </w:r>
      <w:r w:rsidRPr="00F818D4">
        <w:rPr>
          <w:rFonts w:ascii="Times New Roman" w:hAnsi="Times New Roman"/>
          <w:sz w:val="28"/>
          <w:szCs w:val="28"/>
        </w:rPr>
        <w:t>помо</w:t>
      </w:r>
      <w:r>
        <w:rPr>
          <w:rFonts w:ascii="Times New Roman" w:hAnsi="Times New Roman"/>
          <w:sz w:val="28"/>
          <w:szCs w:val="28"/>
        </w:rPr>
        <w:t>щ</w:t>
      </w:r>
      <w:r w:rsidRPr="00F818D4"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z w:val="28"/>
          <w:szCs w:val="28"/>
        </w:rPr>
        <w:t>обучающимся</w:t>
      </w:r>
      <w:r w:rsidRPr="00F818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узнать ближе возможности</w:t>
      </w:r>
      <w:r w:rsidRPr="00F818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получения профессионального образования в Вологодской области. В связи с этим </w:t>
      </w:r>
      <w:r>
        <w:rPr>
          <w:rStyle w:val="12"/>
        </w:rPr>
        <w:t>необходимо обеспечить участие школьников в профориентационных активностях «</w:t>
      </w:r>
      <w:r w:rsidRPr="00B9747C">
        <w:rPr>
          <w:rFonts w:ascii="Times New Roman" w:hAnsi="Times New Roman"/>
          <w:sz w:val="28"/>
          <w:szCs w:val="28"/>
        </w:rPr>
        <w:t>Профориентационн</w:t>
      </w:r>
      <w:r>
        <w:rPr>
          <w:rFonts w:ascii="Times New Roman" w:hAnsi="Times New Roman"/>
          <w:sz w:val="28"/>
          <w:szCs w:val="28"/>
        </w:rPr>
        <w:t>ый</w:t>
      </w:r>
      <w:r w:rsidRPr="00B9747C">
        <w:rPr>
          <w:rFonts w:ascii="Times New Roman" w:hAnsi="Times New Roman"/>
          <w:sz w:val="28"/>
          <w:szCs w:val="28"/>
        </w:rPr>
        <w:t xml:space="preserve"> марафон: </w:t>
      </w:r>
      <w:proofErr w:type="spellStart"/>
      <w:r w:rsidRPr="00B9747C">
        <w:rPr>
          <w:rFonts w:ascii="Times New Roman" w:hAnsi="Times New Roman"/>
          <w:sz w:val="28"/>
          <w:szCs w:val="28"/>
        </w:rPr>
        <w:t>профтрек</w:t>
      </w:r>
      <w:proofErr w:type="spellEnd"/>
      <w:r w:rsidRPr="00B9747C">
        <w:rPr>
          <w:rFonts w:ascii="Times New Roman" w:hAnsi="Times New Roman"/>
          <w:sz w:val="28"/>
          <w:szCs w:val="28"/>
        </w:rPr>
        <w:t xml:space="preserve"> с региональной сборной «</w:t>
      </w:r>
      <w:proofErr w:type="spellStart"/>
      <w:r w:rsidRPr="00B9747C">
        <w:rPr>
          <w:rFonts w:ascii="Times New Roman" w:hAnsi="Times New Roman"/>
          <w:sz w:val="28"/>
          <w:szCs w:val="28"/>
        </w:rPr>
        <w:t>ПрофиБуду</w:t>
      </w:r>
      <w:proofErr w:type="spellEnd"/>
      <w:r w:rsidRPr="00B9747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68FC">
        <w:rPr>
          <w:rFonts w:ascii="Times New Roman" w:hAnsi="Times New Roman"/>
          <w:b/>
          <w:sz w:val="28"/>
          <w:szCs w:val="28"/>
        </w:rPr>
        <w:t>26-28 февраля 2025 года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12"/>
        </w:rPr>
        <w:t xml:space="preserve">в следующих форматах: мастер-классы, экскурсии, профпробы, </w:t>
      </w:r>
      <w:r>
        <w:rPr>
          <w:rFonts w:ascii="Times New Roman" w:hAnsi="Times New Roman"/>
          <w:sz w:val="28"/>
          <w:szCs w:val="28"/>
        </w:rPr>
        <w:t>онлайн-презентации профессий/</w:t>
      </w:r>
      <w:r w:rsidR="00557D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компетенций</w:t>
      </w:r>
      <w:r>
        <w:rPr>
          <w:rStyle w:val="12"/>
        </w:rPr>
        <w:t xml:space="preserve"> на площадках профессиональных образовательных организаций.</w:t>
      </w:r>
      <w:r w:rsidRPr="00347DA9">
        <w:rPr>
          <w:rFonts w:ascii="Times New Roman" w:hAnsi="Times New Roman"/>
          <w:sz w:val="28"/>
          <w:szCs w:val="28"/>
        </w:rPr>
        <w:t xml:space="preserve"> </w:t>
      </w:r>
    </w:p>
    <w:p w:rsidR="00F63F21" w:rsidRDefault="00F63F21" w:rsidP="00557D6D">
      <w:pPr>
        <w:pStyle w:val="ae"/>
        <w:spacing w:line="360" w:lineRule="auto"/>
        <w:ind w:firstLine="708"/>
        <w:jc w:val="both"/>
        <w:rPr>
          <w:rFonts w:ascii="Courier New" w:hAnsi="Courier New" w:cs="Courier New"/>
          <w:sz w:val="24"/>
          <w:szCs w:val="24"/>
        </w:rPr>
      </w:pPr>
      <w:r>
        <w:rPr>
          <w:rStyle w:val="12"/>
        </w:rPr>
        <w:t>Формат проведения – очный/</w:t>
      </w:r>
      <w:r w:rsidR="00557D6D">
        <w:rPr>
          <w:rStyle w:val="12"/>
        </w:rPr>
        <w:t xml:space="preserve"> </w:t>
      </w:r>
      <w:r>
        <w:rPr>
          <w:rStyle w:val="12"/>
        </w:rPr>
        <w:t>онлайн.</w:t>
      </w:r>
    </w:p>
    <w:p w:rsidR="00B77AAF" w:rsidRPr="00C068FC" w:rsidRDefault="00B77AAF" w:rsidP="00557D6D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Просим оказать содействие в привлечении к участию в мероприятиях обучающихся </w:t>
      </w:r>
      <w:r w:rsidR="001E1C0B">
        <w:rPr>
          <w:rFonts w:ascii="Times New Roman" w:hAnsi="Times New Roman"/>
          <w:sz w:val="28"/>
          <w:szCs w:val="28"/>
        </w:rPr>
        <w:t xml:space="preserve">общеобразовательных организаций </w:t>
      </w:r>
      <w:r>
        <w:rPr>
          <w:rFonts w:ascii="Times New Roman" w:hAnsi="Times New Roman"/>
          <w:sz w:val="28"/>
          <w:szCs w:val="28"/>
        </w:rPr>
        <w:t>муниципальн</w:t>
      </w:r>
      <w:r w:rsidR="001E1C0B">
        <w:rPr>
          <w:rFonts w:ascii="Times New Roman" w:hAnsi="Times New Roman"/>
          <w:sz w:val="28"/>
          <w:szCs w:val="28"/>
        </w:rPr>
        <w:t xml:space="preserve">ых районов/округов и </w:t>
      </w:r>
      <w:r>
        <w:rPr>
          <w:rFonts w:ascii="Times New Roman" w:hAnsi="Times New Roman"/>
          <w:sz w:val="28"/>
          <w:szCs w:val="28"/>
        </w:rPr>
        <w:t>городск</w:t>
      </w:r>
      <w:r w:rsidR="001E1C0B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округ</w:t>
      </w:r>
      <w:r w:rsidR="001E1C0B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.</w:t>
      </w:r>
      <w:r w:rsidR="00592B2D">
        <w:rPr>
          <w:rFonts w:ascii="Times New Roman" w:hAnsi="Times New Roman"/>
          <w:sz w:val="28"/>
          <w:szCs w:val="28"/>
        </w:rPr>
        <w:t xml:space="preserve"> В целях определения наиболее активных участников программы просим заполнить по итогам мероприятий форму по ссылке</w:t>
      </w:r>
      <w:r w:rsidR="00C068FC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C068FC" w:rsidRPr="00ED05CB">
          <w:rPr>
            <w:rStyle w:val="a4"/>
            <w:rFonts w:ascii="Times New Roman" w:hAnsi="Times New Roman"/>
            <w:sz w:val="28"/>
            <w:szCs w:val="28"/>
          </w:rPr>
          <w:t>https://forms.yandex.ru/u/67a9fe7f49363987444d79c9/</w:t>
        </w:r>
      </w:hyperlink>
      <w:r w:rsidR="00C068FC">
        <w:rPr>
          <w:rFonts w:ascii="Times New Roman" w:hAnsi="Times New Roman"/>
          <w:sz w:val="28"/>
          <w:szCs w:val="28"/>
        </w:rPr>
        <w:t xml:space="preserve"> </w:t>
      </w:r>
      <w:r w:rsidR="00592B2D">
        <w:rPr>
          <w:rFonts w:ascii="Times New Roman" w:hAnsi="Times New Roman"/>
          <w:sz w:val="28"/>
          <w:szCs w:val="28"/>
        </w:rPr>
        <w:t xml:space="preserve"> в срок до </w:t>
      </w:r>
      <w:r w:rsidR="00592B2D" w:rsidRPr="00C068FC">
        <w:rPr>
          <w:rFonts w:ascii="Times New Roman" w:hAnsi="Times New Roman"/>
          <w:b/>
          <w:sz w:val="28"/>
          <w:szCs w:val="28"/>
        </w:rPr>
        <w:t>17:00 ч. 28 февраля 2025 года</w:t>
      </w:r>
    </w:p>
    <w:p w:rsidR="00557D6D" w:rsidRDefault="00557D6D" w:rsidP="00557D6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7AAF" w:rsidRDefault="00B77AAF" w:rsidP="00557D6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Координацию профориентационной программы осуществляет АУ ВО «ЦОПП Вологодской области», тел. 8(8172)23-99-29, </w:t>
      </w:r>
      <w:r w:rsidRPr="007B7954">
        <w:rPr>
          <w:rFonts w:ascii="Times New Roman" w:hAnsi="Times New Roman"/>
          <w:sz w:val="28"/>
          <w:szCs w:val="28"/>
        </w:rPr>
        <w:t>89814401477</w:t>
      </w:r>
      <w:r>
        <w:rPr>
          <w:rFonts w:ascii="Times New Roman" w:hAnsi="Times New Roman"/>
          <w:sz w:val="28"/>
          <w:szCs w:val="28"/>
        </w:rPr>
        <w:t>,</w:t>
      </w:r>
      <w:r w:rsidR="00592B2D">
        <w:rPr>
          <w:rFonts w:ascii="Times New Roman" w:hAnsi="Times New Roman"/>
          <w:sz w:val="28"/>
          <w:szCs w:val="28"/>
        </w:rPr>
        <w:t xml:space="preserve"> заведующий </w:t>
      </w:r>
      <w:r w:rsidR="00557D6D">
        <w:rPr>
          <w:rFonts w:ascii="Times New Roman" w:hAnsi="Times New Roman"/>
          <w:sz w:val="28"/>
          <w:szCs w:val="28"/>
        </w:rPr>
        <w:t>модельным центром</w:t>
      </w:r>
      <w:r w:rsidR="00592B2D">
        <w:rPr>
          <w:rFonts w:ascii="Times New Roman" w:hAnsi="Times New Roman"/>
          <w:sz w:val="28"/>
          <w:szCs w:val="28"/>
        </w:rPr>
        <w:t xml:space="preserve"> Юманова Ольга Владимировна, методист Ожерелкова Елена Александровна,</w:t>
      </w:r>
      <w:r>
        <w:rPr>
          <w:rFonts w:ascii="Times New Roman" w:hAnsi="Times New Roman"/>
          <w:sz w:val="28"/>
          <w:szCs w:val="28"/>
        </w:rPr>
        <w:t xml:space="preserve"> электронная почта: </w:t>
      </w:r>
      <w:hyperlink r:id="rId10" w:history="1">
        <w:r w:rsidRPr="00F95F3A">
          <w:rPr>
            <w:rStyle w:val="a4"/>
            <w:rFonts w:ascii="Times New Roman" w:hAnsi="Times New Roman"/>
            <w:sz w:val="28"/>
            <w:szCs w:val="28"/>
          </w:rPr>
          <w:t>info@copp35.ru</w:t>
        </w:r>
      </w:hyperlink>
      <w:r w:rsidR="00557D6D">
        <w:rPr>
          <w:rFonts w:ascii="Times New Roman" w:hAnsi="Times New Roman"/>
          <w:sz w:val="28"/>
          <w:szCs w:val="28"/>
        </w:rPr>
        <w:t>.</w:t>
      </w:r>
    </w:p>
    <w:p w:rsidR="00592B2D" w:rsidRDefault="00592B2D" w:rsidP="00B77AAF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34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8505"/>
      </w:tblGrid>
      <w:tr w:rsidR="00557D6D" w:rsidRPr="00591DC3" w:rsidTr="00557D6D">
        <w:tc>
          <w:tcPr>
            <w:tcW w:w="1843" w:type="dxa"/>
          </w:tcPr>
          <w:p w:rsidR="00557D6D" w:rsidRPr="00591DC3" w:rsidRDefault="00557D6D" w:rsidP="00CD3C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7D6D">
              <w:rPr>
                <w:rFonts w:ascii="Times New Roman" w:hAnsi="Times New Roman"/>
                <w:sz w:val="28"/>
                <w:szCs w:val="28"/>
              </w:rPr>
              <w:t>Приложение:</w:t>
            </w:r>
          </w:p>
        </w:tc>
        <w:tc>
          <w:tcPr>
            <w:tcW w:w="8505" w:type="dxa"/>
          </w:tcPr>
          <w:p w:rsidR="00557D6D" w:rsidRPr="00591DC3" w:rsidRDefault="00557D6D" w:rsidP="00557D6D">
            <w:pPr>
              <w:ind w:left="-11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7D6D">
              <w:rPr>
                <w:rFonts w:ascii="Times New Roman" w:hAnsi="Times New Roman"/>
                <w:sz w:val="28"/>
                <w:szCs w:val="28"/>
              </w:rPr>
              <w:t>1.Программа Профориентационного марафона «</w:t>
            </w:r>
            <w:proofErr w:type="spellStart"/>
            <w:r w:rsidRPr="00557D6D">
              <w:rPr>
                <w:rFonts w:ascii="Times New Roman" w:hAnsi="Times New Roman"/>
                <w:sz w:val="28"/>
                <w:szCs w:val="28"/>
              </w:rPr>
              <w:t>Профтрек</w:t>
            </w:r>
            <w:proofErr w:type="spellEnd"/>
            <w:r w:rsidRPr="00557D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7D6D">
              <w:rPr>
                <w:rFonts w:ascii="Times New Roman" w:hAnsi="Times New Roman"/>
                <w:sz w:val="28"/>
                <w:szCs w:val="28"/>
              </w:rPr>
              <w:t>с</w:t>
            </w:r>
            <w:r w:rsidR="004C28A2">
              <w:rPr>
                <w:rFonts w:ascii="Times New Roman" w:hAnsi="Times New Roman"/>
                <w:sz w:val="28"/>
                <w:szCs w:val="28"/>
              </w:rPr>
              <w:t xml:space="preserve">  </w:t>
            </w:r>
            <w:r w:rsidRPr="00557D6D">
              <w:rPr>
                <w:rFonts w:ascii="Times New Roman" w:hAnsi="Times New Roman"/>
                <w:sz w:val="28"/>
                <w:szCs w:val="28"/>
              </w:rPr>
              <w:t>региональной</w:t>
            </w:r>
            <w:proofErr w:type="gramEnd"/>
            <w:r w:rsidRPr="00557D6D">
              <w:rPr>
                <w:rFonts w:ascii="Times New Roman" w:hAnsi="Times New Roman"/>
                <w:sz w:val="28"/>
                <w:szCs w:val="28"/>
              </w:rPr>
              <w:t xml:space="preserve"> сборной «</w:t>
            </w:r>
            <w:proofErr w:type="spellStart"/>
            <w:r w:rsidRPr="00557D6D">
              <w:rPr>
                <w:rFonts w:ascii="Times New Roman" w:hAnsi="Times New Roman"/>
                <w:sz w:val="28"/>
                <w:szCs w:val="28"/>
              </w:rPr>
              <w:t>ПрофиБуду</w:t>
            </w:r>
            <w:proofErr w:type="spellEnd"/>
            <w:r w:rsidRPr="00557D6D">
              <w:rPr>
                <w:rFonts w:ascii="Times New Roman" w:hAnsi="Times New Roman"/>
                <w:sz w:val="28"/>
                <w:szCs w:val="28"/>
              </w:rPr>
              <w:t>»</w:t>
            </w:r>
            <w:r w:rsidR="004C28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28A2">
              <w:rPr>
                <w:rFonts w:ascii="Times New Roman" w:hAnsi="Times New Roman"/>
                <w:sz w:val="28"/>
                <w:szCs w:val="28"/>
              </w:rPr>
              <w:sym w:font="Symbol" w:char="F02D"/>
            </w:r>
            <w:r w:rsidR="004C28A2">
              <w:rPr>
                <w:rFonts w:ascii="Times New Roman" w:hAnsi="Times New Roman"/>
                <w:sz w:val="28"/>
                <w:szCs w:val="28"/>
              </w:rPr>
              <w:t xml:space="preserve"> на 16</w:t>
            </w:r>
            <w:bookmarkStart w:id="0" w:name="_GoBack"/>
            <w:bookmarkEnd w:id="0"/>
            <w:r w:rsidR="004C28A2">
              <w:rPr>
                <w:rFonts w:ascii="Times New Roman" w:hAnsi="Times New Roman"/>
                <w:sz w:val="28"/>
                <w:szCs w:val="28"/>
              </w:rPr>
              <w:t xml:space="preserve"> л. в эл. виде.</w:t>
            </w:r>
          </w:p>
        </w:tc>
      </w:tr>
    </w:tbl>
    <w:p w:rsidR="00557D6D" w:rsidRDefault="00557D6D" w:rsidP="00557D6D">
      <w:pPr>
        <w:jc w:val="both"/>
        <w:rPr>
          <w:rFonts w:ascii="Times New Roman" w:hAnsi="Times New Roman"/>
          <w:sz w:val="28"/>
          <w:szCs w:val="28"/>
        </w:rPr>
      </w:pPr>
    </w:p>
    <w:p w:rsidR="00557D6D" w:rsidRDefault="00557D6D" w:rsidP="00B77AAF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57D6D" w:rsidRDefault="00557D6D" w:rsidP="00B77AAF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34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4"/>
        <w:gridCol w:w="1646"/>
        <w:gridCol w:w="1226"/>
        <w:gridCol w:w="1226"/>
        <w:gridCol w:w="622"/>
        <w:gridCol w:w="2244"/>
      </w:tblGrid>
      <w:tr w:rsidR="001E1C0B" w:rsidRPr="00591DC3" w:rsidTr="00557D6D">
        <w:tc>
          <w:tcPr>
            <w:tcW w:w="3384" w:type="dxa"/>
            <w:vAlign w:val="bottom"/>
          </w:tcPr>
          <w:p w:rsidR="001E1C0B" w:rsidRPr="00591DC3" w:rsidRDefault="001E1C0B" w:rsidP="009C03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DC3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  <w:tc>
          <w:tcPr>
            <w:tcW w:w="1646" w:type="dxa"/>
          </w:tcPr>
          <w:p w:rsidR="001E1C0B" w:rsidRPr="00591DC3" w:rsidRDefault="001E1C0B" w:rsidP="009C03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1E1C0B" w:rsidRPr="00591DC3" w:rsidRDefault="001E1C0B" w:rsidP="009C0372">
            <w:pPr>
              <w:spacing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:rsidR="001E1C0B" w:rsidRPr="00591DC3" w:rsidRDefault="001E1C0B" w:rsidP="009C0372">
            <w:pPr>
              <w:spacing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2" w:type="dxa"/>
          </w:tcPr>
          <w:p w:rsidR="001E1C0B" w:rsidRPr="00591DC3" w:rsidRDefault="001E1C0B" w:rsidP="009C03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4" w:type="dxa"/>
            <w:vAlign w:val="bottom"/>
          </w:tcPr>
          <w:p w:rsidR="001E1C0B" w:rsidRPr="00591DC3" w:rsidRDefault="001E1C0B" w:rsidP="00557D6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91DC3">
              <w:rPr>
                <w:rFonts w:ascii="Times New Roman" w:hAnsi="Times New Roman"/>
                <w:sz w:val="28"/>
                <w:szCs w:val="28"/>
              </w:rPr>
              <w:t>А.В. Петрова</w:t>
            </w:r>
          </w:p>
        </w:tc>
      </w:tr>
    </w:tbl>
    <w:p w:rsidR="001E1C0B" w:rsidRDefault="001E1C0B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557D6D" w:rsidRDefault="00557D6D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557D6D" w:rsidRDefault="00557D6D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557D6D" w:rsidRDefault="00557D6D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557D6D" w:rsidRDefault="00557D6D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557D6D" w:rsidRDefault="00557D6D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557D6D" w:rsidRDefault="00557D6D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557D6D" w:rsidRDefault="00557D6D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557D6D" w:rsidRDefault="00557D6D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557D6D" w:rsidRDefault="00557D6D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4C28A2" w:rsidRDefault="004C28A2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557D6D" w:rsidRDefault="00557D6D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557D6D" w:rsidRDefault="00557D6D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557D6D" w:rsidRDefault="00557D6D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lang w:eastAsia="ru-RU"/>
        </w:rPr>
      </w:pPr>
    </w:p>
    <w:p w:rsidR="001E1C0B" w:rsidRPr="004C28A2" w:rsidRDefault="001E1C0B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  <w:r w:rsidRPr="004C28A2">
        <w:rPr>
          <w:rFonts w:ascii="Times New Roman" w:eastAsia="Times New Roman" w:hAnsi="Times New Roman"/>
          <w:sz w:val="20"/>
          <w:szCs w:val="20"/>
          <w:lang w:eastAsia="ru-RU"/>
        </w:rPr>
        <w:t xml:space="preserve">Юманова Ольга Владимировна </w:t>
      </w:r>
    </w:p>
    <w:p w:rsidR="001E1C0B" w:rsidRPr="004C28A2" w:rsidRDefault="001E1C0B" w:rsidP="001E1C0B">
      <w:pPr>
        <w:tabs>
          <w:tab w:val="left" w:pos="435"/>
          <w:tab w:val="center" w:pos="4960"/>
        </w:tabs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  <w:r w:rsidRPr="004C28A2">
        <w:rPr>
          <w:rFonts w:ascii="Times New Roman" w:eastAsia="Times New Roman" w:hAnsi="Times New Roman"/>
          <w:sz w:val="20"/>
          <w:szCs w:val="20"/>
          <w:lang w:eastAsia="ru-RU"/>
        </w:rPr>
        <w:t>8(8172) 23-99-29</w:t>
      </w:r>
      <w:r w:rsidR="004C28A2" w:rsidRPr="004C28A2">
        <w:rPr>
          <w:rFonts w:ascii="Times New Roman" w:eastAsia="Times New Roman" w:hAnsi="Times New Roman"/>
          <w:sz w:val="20"/>
          <w:szCs w:val="20"/>
          <w:lang w:eastAsia="ru-RU"/>
        </w:rPr>
        <w:t>; 8 981 440 14 77</w:t>
      </w:r>
    </w:p>
    <w:sectPr w:rsidR="001E1C0B" w:rsidRPr="004C28A2" w:rsidSect="000D4BD1">
      <w:pgSz w:w="11906" w:h="16838" w:code="9"/>
      <w:pgMar w:top="113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200C" w:rsidRDefault="0091200C" w:rsidP="007F362A">
      <w:r>
        <w:separator/>
      </w:r>
    </w:p>
  </w:endnote>
  <w:endnote w:type="continuationSeparator" w:id="0">
    <w:p w:rsidR="0091200C" w:rsidRDefault="0091200C" w:rsidP="007F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200C" w:rsidRDefault="0091200C" w:rsidP="007F362A">
      <w:r>
        <w:separator/>
      </w:r>
    </w:p>
  </w:footnote>
  <w:footnote w:type="continuationSeparator" w:id="0">
    <w:p w:rsidR="0091200C" w:rsidRDefault="0091200C" w:rsidP="007F3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C5715"/>
    <w:multiLevelType w:val="hybridMultilevel"/>
    <w:tmpl w:val="580AE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02F"/>
    <w:multiLevelType w:val="hybridMultilevel"/>
    <w:tmpl w:val="F856BA9C"/>
    <w:lvl w:ilvl="0" w:tplc="A6E414D8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735C5F"/>
    <w:multiLevelType w:val="hybridMultilevel"/>
    <w:tmpl w:val="013A48C2"/>
    <w:lvl w:ilvl="0" w:tplc="EEEEE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4C4873"/>
    <w:multiLevelType w:val="hybridMultilevel"/>
    <w:tmpl w:val="F69C5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B5083"/>
    <w:multiLevelType w:val="multilevel"/>
    <w:tmpl w:val="D5940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867D94"/>
    <w:multiLevelType w:val="hybridMultilevel"/>
    <w:tmpl w:val="62D281C0"/>
    <w:lvl w:ilvl="0" w:tplc="AE7AF29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0D37A5"/>
    <w:multiLevelType w:val="hybridMultilevel"/>
    <w:tmpl w:val="8EEA21D6"/>
    <w:lvl w:ilvl="0" w:tplc="314CB19E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AAF"/>
    <w:rsid w:val="0001227D"/>
    <w:rsid w:val="0001227F"/>
    <w:rsid w:val="00016623"/>
    <w:rsid w:val="00024E87"/>
    <w:rsid w:val="00026C73"/>
    <w:rsid w:val="000337D8"/>
    <w:rsid w:val="00035113"/>
    <w:rsid w:val="00040A34"/>
    <w:rsid w:val="00044686"/>
    <w:rsid w:val="00045A71"/>
    <w:rsid w:val="00050FC3"/>
    <w:rsid w:val="000513EF"/>
    <w:rsid w:val="000676E7"/>
    <w:rsid w:val="00073004"/>
    <w:rsid w:val="00080A32"/>
    <w:rsid w:val="00081965"/>
    <w:rsid w:val="00084A1C"/>
    <w:rsid w:val="00085F51"/>
    <w:rsid w:val="0009272D"/>
    <w:rsid w:val="000953C5"/>
    <w:rsid w:val="000A4F44"/>
    <w:rsid w:val="000B0C90"/>
    <w:rsid w:val="000B11FD"/>
    <w:rsid w:val="000B218D"/>
    <w:rsid w:val="000B3FB3"/>
    <w:rsid w:val="000C51ED"/>
    <w:rsid w:val="000D3EFB"/>
    <w:rsid w:val="000D4BD1"/>
    <w:rsid w:val="000E0B76"/>
    <w:rsid w:val="000E0DA9"/>
    <w:rsid w:val="000E17F0"/>
    <w:rsid w:val="000E76F0"/>
    <w:rsid w:val="00103945"/>
    <w:rsid w:val="00111584"/>
    <w:rsid w:val="00116570"/>
    <w:rsid w:val="001365CC"/>
    <w:rsid w:val="001407B2"/>
    <w:rsid w:val="00141C6F"/>
    <w:rsid w:val="00152833"/>
    <w:rsid w:val="00154AAB"/>
    <w:rsid w:val="001567A0"/>
    <w:rsid w:val="001663B0"/>
    <w:rsid w:val="00187942"/>
    <w:rsid w:val="0019549B"/>
    <w:rsid w:val="001979C0"/>
    <w:rsid w:val="001D5151"/>
    <w:rsid w:val="001E1C0B"/>
    <w:rsid w:val="001F3DDC"/>
    <w:rsid w:val="00211DF6"/>
    <w:rsid w:val="002135A7"/>
    <w:rsid w:val="002158E4"/>
    <w:rsid w:val="00223595"/>
    <w:rsid w:val="00225EEE"/>
    <w:rsid w:val="0025443E"/>
    <w:rsid w:val="002576D8"/>
    <w:rsid w:val="00271174"/>
    <w:rsid w:val="0028700D"/>
    <w:rsid w:val="0029271A"/>
    <w:rsid w:val="002959C7"/>
    <w:rsid w:val="002A1417"/>
    <w:rsid w:val="002A3445"/>
    <w:rsid w:val="002B4AD8"/>
    <w:rsid w:val="002C7473"/>
    <w:rsid w:val="002D3BDE"/>
    <w:rsid w:val="002D7F45"/>
    <w:rsid w:val="002F247C"/>
    <w:rsid w:val="002F3C56"/>
    <w:rsid w:val="002F647E"/>
    <w:rsid w:val="0031718E"/>
    <w:rsid w:val="0032076C"/>
    <w:rsid w:val="00343DD3"/>
    <w:rsid w:val="00355843"/>
    <w:rsid w:val="003831FA"/>
    <w:rsid w:val="003878BE"/>
    <w:rsid w:val="00393719"/>
    <w:rsid w:val="003A7B14"/>
    <w:rsid w:val="003B27D0"/>
    <w:rsid w:val="003B3B93"/>
    <w:rsid w:val="003C0945"/>
    <w:rsid w:val="003C226C"/>
    <w:rsid w:val="003C6E0E"/>
    <w:rsid w:val="003C7C94"/>
    <w:rsid w:val="003E248F"/>
    <w:rsid w:val="003F6239"/>
    <w:rsid w:val="00403958"/>
    <w:rsid w:val="00406401"/>
    <w:rsid w:val="004111D0"/>
    <w:rsid w:val="00414CA0"/>
    <w:rsid w:val="00417041"/>
    <w:rsid w:val="00417105"/>
    <w:rsid w:val="0042353A"/>
    <w:rsid w:val="00432611"/>
    <w:rsid w:val="00436558"/>
    <w:rsid w:val="00436DF1"/>
    <w:rsid w:val="00447F17"/>
    <w:rsid w:val="00463C07"/>
    <w:rsid w:val="00463F1A"/>
    <w:rsid w:val="00473657"/>
    <w:rsid w:val="0049007B"/>
    <w:rsid w:val="00495458"/>
    <w:rsid w:val="004A11A3"/>
    <w:rsid w:val="004A3DD3"/>
    <w:rsid w:val="004A5683"/>
    <w:rsid w:val="004A7576"/>
    <w:rsid w:val="004C28A2"/>
    <w:rsid w:val="004C7616"/>
    <w:rsid w:val="004D799D"/>
    <w:rsid w:val="004E4775"/>
    <w:rsid w:val="004F07D4"/>
    <w:rsid w:val="004F6C28"/>
    <w:rsid w:val="005110C3"/>
    <w:rsid w:val="00515455"/>
    <w:rsid w:val="00526ECA"/>
    <w:rsid w:val="00532D4B"/>
    <w:rsid w:val="005351C9"/>
    <w:rsid w:val="00537847"/>
    <w:rsid w:val="005408C0"/>
    <w:rsid w:val="00550742"/>
    <w:rsid w:val="00552424"/>
    <w:rsid w:val="00557D6D"/>
    <w:rsid w:val="00572562"/>
    <w:rsid w:val="00574227"/>
    <w:rsid w:val="005909C1"/>
    <w:rsid w:val="00592B2D"/>
    <w:rsid w:val="005959B4"/>
    <w:rsid w:val="005B321D"/>
    <w:rsid w:val="005B6FBC"/>
    <w:rsid w:val="005D209E"/>
    <w:rsid w:val="005D413C"/>
    <w:rsid w:val="005E2B23"/>
    <w:rsid w:val="005F4F61"/>
    <w:rsid w:val="005F78ED"/>
    <w:rsid w:val="00613CD5"/>
    <w:rsid w:val="00616009"/>
    <w:rsid w:val="00642E2B"/>
    <w:rsid w:val="00647F90"/>
    <w:rsid w:val="00665DA5"/>
    <w:rsid w:val="00666FA5"/>
    <w:rsid w:val="006828C4"/>
    <w:rsid w:val="00684510"/>
    <w:rsid w:val="00685D5B"/>
    <w:rsid w:val="00696B66"/>
    <w:rsid w:val="006A32BB"/>
    <w:rsid w:val="006A4703"/>
    <w:rsid w:val="006A5D4C"/>
    <w:rsid w:val="006D65D4"/>
    <w:rsid w:val="006E5F02"/>
    <w:rsid w:val="006E7778"/>
    <w:rsid w:val="006E7BBC"/>
    <w:rsid w:val="006F643C"/>
    <w:rsid w:val="00700B25"/>
    <w:rsid w:val="00701CDF"/>
    <w:rsid w:val="00711D39"/>
    <w:rsid w:val="00725A18"/>
    <w:rsid w:val="00727A18"/>
    <w:rsid w:val="00730555"/>
    <w:rsid w:val="00737490"/>
    <w:rsid w:val="00741F63"/>
    <w:rsid w:val="00757C40"/>
    <w:rsid w:val="007612B0"/>
    <w:rsid w:val="00785D9E"/>
    <w:rsid w:val="00797ABE"/>
    <w:rsid w:val="007A3733"/>
    <w:rsid w:val="007A7D94"/>
    <w:rsid w:val="007B0FBC"/>
    <w:rsid w:val="007B184D"/>
    <w:rsid w:val="007B317B"/>
    <w:rsid w:val="007C026B"/>
    <w:rsid w:val="007C51B1"/>
    <w:rsid w:val="007F362A"/>
    <w:rsid w:val="007F43E0"/>
    <w:rsid w:val="00817273"/>
    <w:rsid w:val="00844CBC"/>
    <w:rsid w:val="00855C11"/>
    <w:rsid w:val="0088221C"/>
    <w:rsid w:val="00883F12"/>
    <w:rsid w:val="00896A8F"/>
    <w:rsid w:val="008A1866"/>
    <w:rsid w:val="008D0CD3"/>
    <w:rsid w:val="008F0EB7"/>
    <w:rsid w:val="008F36C5"/>
    <w:rsid w:val="008F7404"/>
    <w:rsid w:val="00905286"/>
    <w:rsid w:val="0091200C"/>
    <w:rsid w:val="00914F51"/>
    <w:rsid w:val="00922F72"/>
    <w:rsid w:val="00932DA5"/>
    <w:rsid w:val="009403B7"/>
    <w:rsid w:val="009433A2"/>
    <w:rsid w:val="00946E42"/>
    <w:rsid w:val="00950C4A"/>
    <w:rsid w:val="00951530"/>
    <w:rsid w:val="00951EA9"/>
    <w:rsid w:val="00954386"/>
    <w:rsid w:val="00965861"/>
    <w:rsid w:val="00982E25"/>
    <w:rsid w:val="009929BD"/>
    <w:rsid w:val="009A2F0C"/>
    <w:rsid w:val="009B6698"/>
    <w:rsid w:val="009D4340"/>
    <w:rsid w:val="009E7F21"/>
    <w:rsid w:val="009F166E"/>
    <w:rsid w:val="009F5E6E"/>
    <w:rsid w:val="00A01706"/>
    <w:rsid w:val="00A042DE"/>
    <w:rsid w:val="00A207EF"/>
    <w:rsid w:val="00A22B15"/>
    <w:rsid w:val="00A22BEE"/>
    <w:rsid w:val="00A27EB7"/>
    <w:rsid w:val="00A33AE8"/>
    <w:rsid w:val="00A35FB7"/>
    <w:rsid w:val="00A405B4"/>
    <w:rsid w:val="00A4380C"/>
    <w:rsid w:val="00A50826"/>
    <w:rsid w:val="00A55363"/>
    <w:rsid w:val="00A55FAC"/>
    <w:rsid w:val="00A6325B"/>
    <w:rsid w:val="00A64274"/>
    <w:rsid w:val="00A7194C"/>
    <w:rsid w:val="00A726B9"/>
    <w:rsid w:val="00A84951"/>
    <w:rsid w:val="00A8626D"/>
    <w:rsid w:val="00A90138"/>
    <w:rsid w:val="00A94EF9"/>
    <w:rsid w:val="00AA2000"/>
    <w:rsid w:val="00AC1DA1"/>
    <w:rsid w:val="00B123DB"/>
    <w:rsid w:val="00B225D9"/>
    <w:rsid w:val="00B229B9"/>
    <w:rsid w:val="00B24483"/>
    <w:rsid w:val="00B24B7C"/>
    <w:rsid w:val="00B354B3"/>
    <w:rsid w:val="00B545AD"/>
    <w:rsid w:val="00B60EE3"/>
    <w:rsid w:val="00B665E0"/>
    <w:rsid w:val="00B66B3C"/>
    <w:rsid w:val="00B71802"/>
    <w:rsid w:val="00B77AAF"/>
    <w:rsid w:val="00B820B8"/>
    <w:rsid w:val="00B94B29"/>
    <w:rsid w:val="00BE2488"/>
    <w:rsid w:val="00BE3FDF"/>
    <w:rsid w:val="00C00911"/>
    <w:rsid w:val="00C068FC"/>
    <w:rsid w:val="00C0789A"/>
    <w:rsid w:val="00C13AB2"/>
    <w:rsid w:val="00C17132"/>
    <w:rsid w:val="00C23E29"/>
    <w:rsid w:val="00C252B6"/>
    <w:rsid w:val="00C50CDE"/>
    <w:rsid w:val="00C539FE"/>
    <w:rsid w:val="00C564EC"/>
    <w:rsid w:val="00C5654F"/>
    <w:rsid w:val="00C824D3"/>
    <w:rsid w:val="00C94AFC"/>
    <w:rsid w:val="00C97A1B"/>
    <w:rsid w:val="00CA781C"/>
    <w:rsid w:val="00CB0CEA"/>
    <w:rsid w:val="00CC4C97"/>
    <w:rsid w:val="00CE741F"/>
    <w:rsid w:val="00D732FA"/>
    <w:rsid w:val="00D76F02"/>
    <w:rsid w:val="00D879EB"/>
    <w:rsid w:val="00DB6671"/>
    <w:rsid w:val="00DC543E"/>
    <w:rsid w:val="00DE08FB"/>
    <w:rsid w:val="00E0000C"/>
    <w:rsid w:val="00E35BF0"/>
    <w:rsid w:val="00E57984"/>
    <w:rsid w:val="00E719E5"/>
    <w:rsid w:val="00E75969"/>
    <w:rsid w:val="00E917A9"/>
    <w:rsid w:val="00EA4C34"/>
    <w:rsid w:val="00EC066C"/>
    <w:rsid w:val="00EE2491"/>
    <w:rsid w:val="00EE6C99"/>
    <w:rsid w:val="00EF4200"/>
    <w:rsid w:val="00F06721"/>
    <w:rsid w:val="00F11B33"/>
    <w:rsid w:val="00F13FCC"/>
    <w:rsid w:val="00F21516"/>
    <w:rsid w:val="00F23132"/>
    <w:rsid w:val="00F61C89"/>
    <w:rsid w:val="00F63F21"/>
    <w:rsid w:val="00F677BB"/>
    <w:rsid w:val="00F73F6F"/>
    <w:rsid w:val="00FA2138"/>
    <w:rsid w:val="00FA24CC"/>
    <w:rsid w:val="00FB2A14"/>
    <w:rsid w:val="00FD72ED"/>
    <w:rsid w:val="00FF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5684E0"/>
  <w15:docId w15:val="{5B0350B0-A92E-455D-B009-9A281EDEB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7D6D"/>
    <w:pPr>
      <w:jc w:val="center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A55FA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2959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3B3B93"/>
    <w:rPr>
      <w:color w:val="0563C1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3B3B93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7F36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362A"/>
  </w:style>
  <w:style w:type="paragraph" w:styleId="a7">
    <w:name w:val="footer"/>
    <w:basedOn w:val="a"/>
    <w:link w:val="a8"/>
    <w:uiPriority w:val="99"/>
    <w:unhideWhenUsed/>
    <w:rsid w:val="007F36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362A"/>
  </w:style>
  <w:style w:type="paragraph" w:styleId="a9">
    <w:name w:val="List Paragraph"/>
    <w:basedOn w:val="a"/>
    <w:uiPriority w:val="34"/>
    <w:qFormat/>
    <w:rsid w:val="00DB6671"/>
    <w:pPr>
      <w:ind w:left="720"/>
      <w:contextualSpacing/>
    </w:pPr>
  </w:style>
  <w:style w:type="character" w:styleId="aa">
    <w:name w:val="Strong"/>
    <w:uiPriority w:val="22"/>
    <w:qFormat/>
    <w:rsid w:val="00073004"/>
    <w:rPr>
      <w:b/>
      <w:bCs/>
    </w:rPr>
  </w:style>
  <w:style w:type="character" w:customStyle="1" w:styleId="wmi-callto">
    <w:name w:val="wmi-callto"/>
    <w:basedOn w:val="a0"/>
    <w:rsid w:val="00073004"/>
  </w:style>
  <w:style w:type="paragraph" w:styleId="ab">
    <w:name w:val="Normal (Web)"/>
    <w:basedOn w:val="a"/>
    <w:uiPriority w:val="99"/>
    <w:unhideWhenUsed/>
    <w:rsid w:val="0095153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951530"/>
  </w:style>
  <w:style w:type="paragraph" w:styleId="ac">
    <w:name w:val="caption"/>
    <w:basedOn w:val="a"/>
    <w:next w:val="a"/>
    <w:uiPriority w:val="35"/>
    <w:unhideWhenUsed/>
    <w:qFormat/>
    <w:rsid w:val="00436DF1"/>
    <w:pPr>
      <w:spacing w:after="200"/>
    </w:pPr>
    <w:rPr>
      <w:i/>
      <w:iCs/>
      <w:color w:val="44546A"/>
      <w:sz w:val="18"/>
      <w:szCs w:val="18"/>
    </w:rPr>
  </w:style>
  <w:style w:type="character" w:styleId="ad">
    <w:name w:val="FollowedHyperlink"/>
    <w:uiPriority w:val="99"/>
    <w:semiHidden/>
    <w:unhideWhenUsed/>
    <w:rsid w:val="007C026B"/>
    <w:rPr>
      <w:color w:val="954F72"/>
      <w:u w:val="single"/>
    </w:rPr>
  </w:style>
  <w:style w:type="character" w:customStyle="1" w:styleId="10">
    <w:name w:val="Заголовок 1 Знак"/>
    <w:link w:val="1"/>
    <w:uiPriority w:val="9"/>
    <w:rsid w:val="00A55F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01">
    <w:name w:val="fontstyle01"/>
    <w:rsid w:val="008F36C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">
    <w:name w:val="Неразрешенное упоминание2"/>
    <w:uiPriority w:val="99"/>
    <w:semiHidden/>
    <w:unhideWhenUsed/>
    <w:rsid w:val="00035113"/>
    <w:rPr>
      <w:color w:val="605E5C"/>
      <w:shd w:val="clear" w:color="auto" w:fill="E1DFDD"/>
    </w:rPr>
  </w:style>
  <w:style w:type="character" w:customStyle="1" w:styleId="12">
    <w:name w:val="Основной текст Знак1"/>
    <w:basedOn w:val="a0"/>
    <w:link w:val="ae"/>
    <w:uiPriority w:val="99"/>
    <w:rsid w:val="00F63F21"/>
    <w:rPr>
      <w:rFonts w:ascii="Times New Roman" w:hAnsi="Times New Roman"/>
      <w:color w:val="000000"/>
      <w:sz w:val="28"/>
      <w:szCs w:val="28"/>
    </w:rPr>
  </w:style>
  <w:style w:type="paragraph" w:styleId="ae">
    <w:name w:val="Body Text"/>
    <w:basedOn w:val="a"/>
    <w:link w:val="12"/>
    <w:uiPriority w:val="99"/>
    <w:rsid w:val="00F63F21"/>
    <w:pPr>
      <w:ind w:firstLine="400"/>
      <w:jc w:val="left"/>
    </w:pPr>
    <w:rPr>
      <w:rFonts w:ascii="Times New Roman" w:hAnsi="Times New Roman"/>
      <w:color w:val="000000"/>
      <w:sz w:val="28"/>
      <w:szCs w:val="28"/>
      <w:lang w:eastAsia="ru-RU"/>
    </w:rPr>
  </w:style>
  <w:style w:type="character" w:customStyle="1" w:styleId="af">
    <w:name w:val="Основной текст Знак"/>
    <w:basedOn w:val="a0"/>
    <w:uiPriority w:val="99"/>
    <w:semiHidden/>
    <w:rsid w:val="00F63F21"/>
    <w:rPr>
      <w:sz w:val="22"/>
      <w:szCs w:val="22"/>
      <w:lang w:eastAsia="en-US"/>
    </w:rPr>
  </w:style>
  <w:style w:type="character" w:styleId="af0">
    <w:name w:val="Unresolved Mention"/>
    <w:basedOn w:val="a0"/>
    <w:uiPriority w:val="99"/>
    <w:semiHidden/>
    <w:unhideWhenUsed/>
    <w:rsid w:val="00C068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9874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97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85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4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opp35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fo@copp35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ms.yandex.ru/u/67a9fe7f49363987444d79c9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2\Desktop\1.%20&#1064;&#1072;&#1073;&#1083;&#1086;&#1085;%20&#1055;&#1048;&#1057;&#1068;&#1052;&#1054;%20&#1062;&#1054;&#1055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80137-CC9D-4C12-B4CC-C636F7D44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Шаблон ПИСЬМО ЦОПП</Template>
  <TotalTime>38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Links>
    <vt:vector size="6" baseType="variant">
      <vt:variant>
        <vt:i4>7667781</vt:i4>
      </vt:variant>
      <vt:variant>
        <vt:i4>0</vt:i4>
      </vt:variant>
      <vt:variant>
        <vt:i4>0</vt:i4>
      </vt:variant>
      <vt:variant>
        <vt:i4>5</vt:i4>
      </vt:variant>
      <vt:variant>
        <vt:lpwstr>mailto:info@copp35.ru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info</cp:lastModifiedBy>
  <cp:revision>4</cp:revision>
  <cp:lastPrinted>2025-02-10T14:00:00Z</cp:lastPrinted>
  <dcterms:created xsi:type="dcterms:W3CDTF">2025-02-10T13:43:00Z</dcterms:created>
  <dcterms:modified xsi:type="dcterms:W3CDTF">2025-02-10T14:31:00Z</dcterms:modified>
</cp:coreProperties>
</file>